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9692E" w14:textId="21F4C3FA" w:rsidR="00FD2595" w:rsidRPr="00FD2595" w:rsidRDefault="00FD2595" w:rsidP="00FD25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b/>
          <w:bCs/>
          <w:sz w:val="28"/>
          <w:lang w:val="en-US" w:eastAsia="en-US"/>
        </w:rPr>
      </w:pPr>
      <w:bookmarkStart w:id="0" w:name="OLE_LINK13"/>
      <w:bookmarkStart w:id="1" w:name="OLE_LINK14"/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>3GPP TSG RAN WG1 #116</w:t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  <w:t xml:space="preserve">    </w:t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</w: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ab/>
        <w:t xml:space="preserve"> R1-</w:t>
      </w:r>
      <w:r w:rsidR="00AC5608" w:rsidRPr="00AC5608">
        <w:t xml:space="preserve"> </w:t>
      </w:r>
      <w:r w:rsidR="00AC5608" w:rsidRPr="00AC5608">
        <w:rPr>
          <w:rFonts w:ascii="Arial" w:eastAsia="Batang" w:hAnsi="Arial" w:cs="Arial"/>
          <w:b/>
          <w:bCs/>
          <w:sz w:val="28"/>
          <w:lang w:val="en-US" w:eastAsia="en-US"/>
        </w:rPr>
        <w:t>240180</w:t>
      </w:r>
      <w:r w:rsidR="00EA4529">
        <w:rPr>
          <w:rFonts w:ascii="Arial" w:eastAsia="Batang" w:hAnsi="Arial" w:cs="Arial"/>
          <w:b/>
          <w:bCs/>
          <w:sz w:val="28"/>
          <w:lang w:val="en-US" w:eastAsia="en-US"/>
        </w:rPr>
        <w:t>1</w:t>
      </w:r>
    </w:p>
    <w:p w14:paraId="39C00BB9" w14:textId="2D34F649" w:rsidR="008E0064" w:rsidRPr="008E0064" w:rsidRDefault="00FD2595" w:rsidP="00FD25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FD2595">
        <w:rPr>
          <w:rFonts w:ascii="Arial" w:eastAsia="Batang" w:hAnsi="Arial" w:cs="Arial"/>
          <w:b/>
          <w:bCs/>
          <w:sz w:val="28"/>
          <w:lang w:val="en-US" w:eastAsia="en-US"/>
        </w:rPr>
        <w:t>Athens, Greece, February 26th – March 1st, 2024</w:t>
      </w:r>
      <w:r w:rsidR="00910432">
        <w:rPr>
          <w:rFonts w:ascii="Arial" w:hAnsi="Arial" w:cs="Arial"/>
          <w:b/>
          <w:szCs w:val="28"/>
          <w:lang w:val="en-US"/>
        </w:rPr>
        <w:t xml:space="preserve"> </w:t>
      </w:r>
    </w:p>
    <w:p w14:paraId="178E8C5B" w14:textId="520A50FD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="00B8448F">
        <w:rPr>
          <w:rFonts w:ascii="Arial" w:hAnsi="Arial" w:cs="Arial"/>
          <w:bCs/>
          <w:sz w:val="22"/>
          <w:szCs w:val="22"/>
          <w:lang w:val="en-GB" w:eastAsia="en-GB"/>
        </w:rPr>
        <w:t xml:space="preserve">Draft LS on </w:t>
      </w:r>
      <w:r w:rsidR="00AE0A53">
        <w:rPr>
          <w:rFonts w:ascii="Arial" w:hAnsi="Arial" w:cs="Arial"/>
          <w:bCs/>
          <w:sz w:val="22"/>
          <w:szCs w:val="22"/>
          <w:lang w:val="en-GB" w:eastAsia="en-GB"/>
        </w:rPr>
        <w:t xml:space="preserve">the bandwidth </w:t>
      </w:r>
      <w:r w:rsidR="00F740E7">
        <w:rPr>
          <w:rFonts w:ascii="Arial" w:hAnsi="Arial" w:cs="Arial"/>
          <w:bCs/>
          <w:sz w:val="22"/>
          <w:szCs w:val="22"/>
          <w:lang w:val="en-GB" w:eastAsia="en-GB"/>
        </w:rPr>
        <w:t xml:space="preserve">used in measurements </w:t>
      </w:r>
      <w:r w:rsidR="00AE0A53">
        <w:rPr>
          <w:rFonts w:ascii="Arial" w:hAnsi="Arial" w:cs="Arial"/>
          <w:bCs/>
          <w:sz w:val="22"/>
          <w:szCs w:val="22"/>
          <w:lang w:val="en-GB" w:eastAsia="en-GB"/>
        </w:rPr>
        <w:t>for positioning of RedCap UEs</w:t>
      </w:r>
    </w:p>
    <w:p w14:paraId="52AB31DC" w14:textId="3DD07BD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2" w:name="OLE_LINK57"/>
      <w:bookmarkStart w:id="3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p w14:paraId="0CA4A49C" w14:textId="525FBC88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</w:t>
      </w:r>
      <w:r w:rsidR="00203437">
        <w:rPr>
          <w:rFonts w:ascii="Arial" w:hAnsi="Arial" w:cs="Arial"/>
          <w:sz w:val="22"/>
          <w:szCs w:val="22"/>
          <w:lang w:val="en-GB" w:eastAsia="en-GB"/>
        </w:rPr>
        <w:t>8</w:t>
      </w:r>
    </w:p>
    <w:bookmarkEnd w:id="4"/>
    <w:bookmarkEnd w:id="5"/>
    <w:bookmarkEnd w:id="6"/>
    <w:p w14:paraId="234BA66D" w14:textId="33F81104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461A8C" w:rsidRPr="00461A8C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NR_pos_enh2</w:t>
      </w:r>
    </w:p>
    <w:p w14:paraId="283C6E74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31661D3A" w14:textId="777F621A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="00EA4529">
        <w:rPr>
          <w:rFonts w:ascii="Arial" w:hAnsi="Arial" w:cs="Arial"/>
          <w:bCs/>
          <w:sz w:val="22"/>
          <w:szCs w:val="22"/>
          <w:lang w:val="en-GB" w:eastAsia="en-GB"/>
        </w:rPr>
        <w:t>RAN1</w:t>
      </w:r>
    </w:p>
    <w:p w14:paraId="357BFFAE" w14:textId="6F15E574" w:rsidR="008E0064" w:rsidRPr="00203437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D15426" w:rsidRPr="00D15426">
        <w:rPr>
          <w:rFonts w:ascii="Arial" w:hAnsi="Arial" w:cs="Arial"/>
          <w:sz w:val="22"/>
          <w:szCs w:val="22"/>
          <w:lang w:val="en-GB" w:eastAsia="en-GB"/>
        </w:rPr>
        <w:t>RAN</w:t>
      </w:r>
      <w:proofErr w:type="gramStart"/>
      <w:r w:rsidR="00D15426" w:rsidRPr="00D15426">
        <w:rPr>
          <w:rFonts w:ascii="Arial" w:hAnsi="Arial" w:cs="Arial"/>
          <w:sz w:val="22"/>
          <w:szCs w:val="22"/>
          <w:lang w:val="en-GB" w:eastAsia="en-GB"/>
        </w:rPr>
        <w:t>2,</w:t>
      </w:r>
      <w:r w:rsidR="00203437" w:rsidRPr="00D15426">
        <w:rPr>
          <w:rFonts w:ascii="Arial" w:hAnsi="Arial" w:cs="Arial"/>
          <w:sz w:val="22"/>
          <w:szCs w:val="22"/>
          <w:lang w:val="en-GB" w:eastAsia="en-GB"/>
        </w:rPr>
        <w:t>RAN</w:t>
      </w:r>
      <w:proofErr w:type="gramEnd"/>
      <w:r w:rsidR="00910432" w:rsidRPr="00D15426">
        <w:rPr>
          <w:rFonts w:ascii="Arial" w:hAnsi="Arial" w:cs="Arial"/>
          <w:sz w:val="22"/>
          <w:szCs w:val="22"/>
          <w:lang w:val="en-GB" w:eastAsia="en-GB"/>
        </w:rPr>
        <w:t>4</w:t>
      </w:r>
    </w:p>
    <w:p w14:paraId="710C863B" w14:textId="0910F6ED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7" w:name="OLE_LINK45"/>
      <w:bookmarkStart w:id="8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bookmarkEnd w:id="7"/>
    <w:bookmarkEnd w:id="8"/>
    <w:p w14:paraId="08868557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BB6107B" w14:textId="6CA19A2D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sz w:val="22"/>
          <w:szCs w:val="22"/>
          <w:lang w:val="en-US" w:eastAsia="en-GB"/>
        </w:rPr>
        <w:t>Contact person:</w:t>
      </w: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="00910432">
        <w:rPr>
          <w:rFonts w:ascii="Arial" w:hAnsi="Arial" w:cs="Arial"/>
          <w:sz w:val="22"/>
          <w:szCs w:val="22"/>
          <w:lang w:val="en-US" w:eastAsia="en-GB"/>
        </w:rPr>
        <w:t>Florent Munier</w:t>
      </w:r>
    </w:p>
    <w:p w14:paraId="02A3092B" w14:textId="5A78630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="00910432">
        <w:rPr>
          <w:rFonts w:ascii="Arial" w:hAnsi="Arial" w:cs="Arial"/>
          <w:sz w:val="22"/>
          <w:szCs w:val="22"/>
          <w:lang w:val="en-US" w:eastAsia="en-GB"/>
        </w:rPr>
        <w:t>Florent.munier</w:t>
      </w:r>
      <w:r w:rsidRPr="008E0064">
        <w:rPr>
          <w:rFonts w:ascii="Arial" w:hAnsi="Arial" w:cs="Arial"/>
          <w:sz w:val="22"/>
          <w:szCs w:val="22"/>
          <w:lang w:val="en-US" w:eastAsia="en-GB"/>
        </w:rPr>
        <w:t>@ericsson.com</w:t>
      </w:r>
    </w:p>
    <w:p w14:paraId="43A358DD" w14:textId="77777777" w:rsidR="008E0064" w:rsidRPr="00910432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US" w:eastAsia="en-GB"/>
        </w:rPr>
      </w:pPr>
    </w:p>
    <w:p w14:paraId="6C94F080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</w:t>
      </w:r>
      <w:proofErr w:type="gramStart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reply</w:t>
      </w:r>
      <w:proofErr w:type="gramEnd"/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 LS to:    3GPP Liaisons Coordinator, </w:t>
      </w:r>
      <w:hyperlink r:id="rId14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8DB43A8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0A03396B" w14:textId="77777777" w:rsid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1E6CF52D" w14:textId="77777777" w:rsidR="002F2983" w:rsidRDefault="002F2983" w:rsidP="002F2983">
      <w:pPr>
        <w:pStyle w:val="Header"/>
        <w:rPr>
          <w:rFonts w:cs="Arial"/>
        </w:rPr>
      </w:pPr>
      <w:bookmarkStart w:id="9" w:name="_Hlk119551644"/>
      <w:bookmarkStart w:id="10" w:name="_Hlk118277894"/>
    </w:p>
    <w:p w14:paraId="558DAE25" w14:textId="631FBE9A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In the Rel-18 WI Expanded and Improved NR Positioning,</w:t>
      </w:r>
      <w:r w:rsidR="00F740E7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 agenda item 8.3, </w:t>
      </w: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RAN1 made the following </w:t>
      </w:r>
      <w:proofErr w:type="gramStart"/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agreement</w:t>
      </w:r>
      <w:proofErr w:type="gramEnd"/>
    </w:p>
    <w:p w14:paraId="26600B47" w14:textId="77777777" w:rsidR="002F2983" w:rsidRPr="002F2983" w:rsidRDefault="002F2983" w:rsidP="002F2983">
      <w:pPr>
        <w:pStyle w:val="Header"/>
        <w:rPr>
          <w:rFonts w:ascii="Times New Roman" w:eastAsia="Times New Roman" w:hAnsi="Times New Roman"/>
          <w:b w:val="0"/>
          <w:noProof w:val="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F2983" w:rsidRPr="001B0777" w14:paraId="2A17895C" w14:textId="77777777" w:rsidTr="006C1D99">
        <w:tc>
          <w:tcPr>
            <w:tcW w:w="9307" w:type="dxa"/>
          </w:tcPr>
          <w:p w14:paraId="1C7C8193" w14:textId="77777777" w:rsidR="00663882" w:rsidRDefault="00663882" w:rsidP="00663882">
            <w:pPr>
              <w:rPr>
                <w:lang w:eastAsia="x-none"/>
              </w:rPr>
            </w:pPr>
            <w:proofErr w:type="spellStart"/>
            <w:r w:rsidRPr="003E54A3">
              <w:rPr>
                <w:highlight w:val="green"/>
                <w:lang w:eastAsia="x-none"/>
              </w:rPr>
              <w:t>Agreement</w:t>
            </w:r>
            <w:proofErr w:type="spellEnd"/>
          </w:p>
          <w:p w14:paraId="6F83B612" w14:textId="77777777" w:rsidR="00663882" w:rsidRPr="003E54A3" w:rsidRDefault="00663882" w:rsidP="00663882">
            <w:pPr>
              <w:rPr>
                <w:szCs w:val="20"/>
                <w:lang w:eastAsia="x-none"/>
              </w:rPr>
            </w:pPr>
            <w:r w:rsidRPr="003E54A3">
              <w:rPr>
                <w:szCs w:val="20"/>
                <w:lang w:eastAsia="x-none"/>
              </w:rPr>
              <w:t xml:space="preserve">For a RedCap UE </w:t>
            </w:r>
            <w:proofErr w:type="spellStart"/>
            <w:r w:rsidRPr="003E54A3">
              <w:rPr>
                <w:szCs w:val="20"/>
                <w:lang w:eastAsia="x-none"/>
              </w:rPr>
              <w:t>receiving</w:t>
            </w:r>
            <w:proofErr w:type="spellEnd"/>
            <w:r w:rsidRPr="003E54A3">
              <w:rPr>
                <w:szCs w:val="20"/>
                <w:lang w:eastAsia="x-none"/>
              </w:rPr>
              <w:t xml:space="preserve"> nr-DL-PRS-</w:t>
            </w:r>
            <w:proofErr w:type="spellStart"/>
            <w:r w:rsidRPr="003E54A3">
              <w:rPr>
                <w:szCs w:val="20"/>
                <w:lang w:eastAsia="x-none"/>
              </w:rPr>
              <w:t>RxHoppingTotalBandwidth</w:t>
            </w:r>
            <w:proofErr w:type="spellEnd"/>
            <w:r w:rsidRPr="003E54A3">
              <w:rPr>
                <w:szCs w:val="20"/>
                <w:lang w:eastAsia="x-none"/>
              </w:rPr>
              <w:t xml:space="preserve"> in </w:t>
            </w:r>
            <w:proofErr w:type="spellStart"/>
            <w:r w:rsidRPr="003E54A3">
              <w:rPr>
                <w:szCs w:val="20"/>
                <w:lang w:eastAsia="x-none"/>
              </w:rPr>
              <w:t>location</w:t>
            </w:r>
            <w:proofErr w:type="spellEnd"/>
            <w:r w:rsidRPr="003E54A3">
              <w:rPr>
                <w:szCs w:val="20"/>
                <w:lang w:eastAsia="x-none"/>
              </w:rPr>
              <w:t xml:space="preserve"> information </w:t>
            </w:r>
            <w:proofErr w:type="spellStart"/>
            <w:r w:rsidRPr="003E54A3">
              <w:rPr>
                <w:szCs w:val="20"/>
                <w:lang w:eastAsia="x-none"/>
              </w:rPr>
              <w:t>request</w:t>
            </w:r>
            <w:proofErr w:type="spellEnd"/>
            <w:r w:rsidRPr="003E54A3">
              <w:rPr>
                <w:szCs w:val="20"/>
                <w:lang w:eastAsia="x-none"/>
              </w:rPr>
              <w:t xml:space="preserve">, </w:t>
            </w:r>
            <w:proofErr w:type="spellStart"/>
            <w:r w:rsidRPr="003E54A3">
              <w:rPr>
                <w:szCs w:val="20"/>
                <w:lang w:eastAsia="x-none"/>
              </w:rPr>
              <w:t>clarify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that</w:t>
            </w:r>
            <w:proofErr w:type="spellEnd"/>
            <w:r w:rsidRPr="003E54A3">
              <w:rPr>
                <w:szCs w:val="20"/>
                <w:lang w:eastAsia="x-none"/>
              </w:rPr>
              <w:t xml:space="preserve"> for </w:t>
            </w:r>
            <w:proofErr w:type="spellStart"/>
            <w:r w:rsidRPr="003E54A3">
              <w:rPr>
                <w:szCs w:val="20"/>
                <w:lang w:eastAsia="x-none"/>
              </w:rPr>
              <w:t>each</w:t>
            </w:r>
            <w:proofErr w:type="spellEnd"/>
            <w:r w:rsidRPr="003E54A3">
              <w:rPr>
                <w:szCs w:val="20"/>
                <w:lang w:eastAsia="x-none"/>
              </w:rPr>
              <w:t xml:space="preserve"> DL-PRS </w:t>
            </w:r>
            <w:proofErr w:type="spellStart"/>
            <w:r w:rsidRPr="003E54A3">
              <w:rPr>
                <w:szCs w:val="20"/>
                <w:lang w:eastAsia="x-none"/>
              </w:rPr>
              <w:t>resource</w:t>
            </w:r>
            <w:proofErr w:type="spellEnd"/>
            <w:r w:rsidRPr="003E54A3">
              <w:rPr>
                <w:szCs w:val="20"/>
                <w:lang w:eastAsia="x-none"/>
              </w:rPr>
              <w:t xml:space="preserve">, the RedCap UE </w:t>
            </w:r>
            <w:proofErr w:type="spellStart"/>
            <w:r w:rsidRPr="003E54A3">
              <w:rPr>
                <w:szCs w:val="20"/>
                <w:lang w:eastAsia="x-none"/>
              </w:rPr>
              <w:t>performs</w:t>
            </w:r>
            <w:proofErr w:type="spellEnd"/>
            <w:r w:rsidRPr="003E54A3">
              <w:rPr>
                <w:szCs w:val="20"/>
                <w:lang w:eastAsia="x-none"/>
              </w:rPr>
              <w:t xml:space="preserve"> PRS Rx </w:t>
            </w:r>
            <w:proofErr w:type="spellStart"/>
            <w:r w:rsidRPr="003E54A3">
              <w:rPr>
                <w:szCs w:val="20"/>
                <w:lang w:eastAsia="x-none"/>
              </w:rPr>
              <w:t>frequency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hopping</w:t>
            </w:r>
            <w:proofErr w:type="spellEnd"/>
            <w:r w:rsidRPr="003E54A3">
              <w:rPr>
                <w:szCs w:val="20"/>
                <w:lang w:eastAsia="x-none"/>
              </w:rPr>
              <w:t xml:space="preserve"> to a </w:t>
            </w:r>
            <w:proofErr w:type="spellStart"/>
            <w:r w:rsidRPr="003E54A3">
              <w:rPr>
                <w:szCs w:val="20"/>
                <w:lang w:eastAsia="x-none"/>
              </w:rPr>
              <w:t>bandwidth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of</w:t>
            </w:r>
            <w:proofErr w:type="spellEnd"/>
            <w:r w:rsidRPr="003E54A3">
              <w:rPr>
                <w:szCs w:val="20"/>
                <w:lang w:eastAsia="x-none"/>
              </w:rPr>
              <w:t xml:space="preserve"> min {the </w:t>
            </w:r>
            <w:proofErr w:type="spellStart"/>
            <w:r w:rsidRPr="003E54A3">
              <w:rPr>
                <w:szCs w:val="20"/>
                <w:lang w:eastAsia="x-none"/>
              </w:rPr>
              <w:t>requested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bandwidth</w:t>
            </w:r>
            <w:proofErr w:type="spellEnd"/>
            <w:r w:rsidRPr="003E54A3">
              <w:rPr>
                <w:szCs w:val="20"/>
                <w:lang w:eastAsia="x-none"/>
              </w:rPr>
              <w:t xml:space="preserve"> in </w:t>
            </w:r>
            <w:proofErr w:type="spellStart"/>
            <w:r w:rsidRPr="003E54A3">
              <w:rPr>
                <w:szCs w:val="20"/>
                <w:lang w:eastAsia="x-none"/>
              </w:rPr>
              <w:t>request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location</w:t>
            </w:r>
            <w:proofErr w:type="spellEnd"/>
            <w:r w:rsidRPr="003E54A3">
              <w:rPr>
                <w:szCs w:val="20"/>
                <w:lang w:eastAsia="x-none"/>
              </w:rPr>
              <w:t xml:space="preserve"> information, the </w:t>
            </w:r>
            <w:proofErr w:type="spellStart"/>
            <w:r w:rsidRPr="003E54A3">
              <w:rPr>
                <w:szCs w:val="20"/>
                <w:lang w:eastAsia="x-none"/>
              </w:rPr>
              <w:t>configured</w:t>
            </w:r>
            <w:proofErr w:type="spellEnd"/>
            <w:r w:rsidRPr="003E54A3">
              <w:rPr>
                <w:szCs w:val="20"/>
                <w:lang w:eastAsia="x-none"/>
              </w:rPr>
              <w:t xml:space="preserve"> DL-PRS </w:t>
            </w:r>
            <w:proofErr w:type="spellStart"/>
            <w:r w:rsidRPr="003E54A3">
              <w:rPr>
                <w:szCs w:val="20"/>
                <w:lang w:eastAsia="x-none"/>
              </w:rPr>
              <w:t>bandwidth</w:t>
            </w:r>
            <w:proofErr w:type="spellEnd"/>
            <w:r w:rsidRPr="003E54A3">
              <w:rPr>
                <w:szCs w:val="20"/>
                <w:lang w:eastAsia="x-none"/>
              </w:rPr>
              <w:t xml:space="preserve"> in the </w:t>
            </w:r>
            <w:proofErr w:type="spellStart"/>
            <w:r w:rsidRPr="003E54A3">
              <w:rPr>
                <w:szCs w:val="20"/>
                <w:lang w:eastAsia="x-none"/>
              </w:rPr>
              <w:t>provided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assistance</w:t>
            </w:r>
            <w:proofErr w:type="spellEnd"/>
            <w:r w:rsidRPr="003E54A3">
              <w:rPr>
                <w:szCs w:val="20"/>
                <w:lang w:eastAsia="x-none"/>
              </w:rPr>
              <w:t xml:space="preserve"> data}.</w:t>
            </w:r>
          </w:p>
          <w:p w14:paraId="2AECD04B" w14:textId="77777777" w:rsidR="00663882" w:rsidRPr="003E54A3" w:rsidRDefault="00663882" w:rsidP="00663882">
            <w:pPr>
              <w:numPr>
                <w:ilvl w:val="0"/>
                <w:numId w:val="16"/>
              </w:numPr>
              <w:rPr>
                <w:szCs w:val="20"/>
                <w:lang w:eastAsia="x-none"/>
              </w:rPr>
            </w:pPr>
            <w:proofErr w:type="spellStart"/>
            <w:r w:rsidRPr="003E54A3">
              <w:rPr>
                <w:rFonts w:hint="eastAsia"/>
                <w:szCs w:val="20"/>
                <w:lang w:eastAsia="x-none"/>
              </w:rPr>
              <w:t>T</w:t>
            </w:r>
            <w:r w:rsidRPr="003E54A3">
              <w:rPr>
                <w:szCs w:val="20"/>
                <w:lang w:eastAsia="x-none"/>
              </w:rPr>
              <w:t>his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clarification</w:t>
            </w:r>
            <w:proofErr w:type="spellEnd"/>
            <w:r w:rsidRPr="003E54A3">
              <w:rPr>
                <w:szCs w:val="20"/>
                <w:lang w:eastAsia="x-none"/>
              </w:rPr>
              <w:t xml:space="preserve"> has no RAN1 </w:t>
            </w:r>
            <w:proofErr w:type="spellStart"/>
            <w:r w:rsidRPr="003E54A3">
              <w:rPr>
                <w:szCs w:val="20"/>
                <w:lang w:eastAsia="x-none"/>
              </w:rPr>
              <w:t>specification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impact</w:t>
            </w:r>
            <w:proofErr w:type="spellEnd"/>
            <w:r w:rsidRPr="003E54A3">
              <w:rPr>
                <w:szCs w:val="20"/>
                <w:lang w:eastAsia="x-none"/>
              </w:rPr>
              <w:t xml:space="preserve">, </w:t>
            </w:r>
            <w:proofErr w:type="spellStart"/>
            <w:r w:rsidRPr="003E54A3">
              <w:rPr>
                <w:szCs w:val="20"/>
                <w:lang w:eastAsia="x-none"/>
              </w:rPr>
              <w:t>but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may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have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impact</w:t>
            </w:r>
            <w:proofErr w:type="spellEnd"/>
            <w:r w:rsidRPr="003E54A3">
              <w:rPr>
                <w:szCs w:val="20"/>
                <w:lang w:eastAsia="x-none"/>
              </w:rPr>
              <w:t xml:space="preserve"> to </w:t>
            </w:r>
            <w:proofErr w:type="spellStart"/>
            <w:r w:rsidRPr="003E54A3">
              <w:rPr>
                <w:szCs w:val="20"/>
                <w:lang w:eastAsia="x-none"/>
              </w:rPr>
              <w:t>other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specifications</w:t>
            </w:r>
            <w:proofErr w:type="spellEnd"/>
            <w:r w:rsidRPr="003E54A3">
              <w:rPr>
                <w:szCs w:val="20"/>
                <w:lang w:eastAsia="x-none"/>
              </w:rPr>
              <w:t>.</w:t>
            </w:r>
          </w:p>
          <w:p w14:paraId="59FF9B8B" w14:textId="77777777" w:rsidR="00663882" w:rsidRPr="003E54A3" w:rsidRDefault="00663882" w:rsidP="00663882">
            <w:pPr>
              <w:numPr>
                <w:ilvl w:val="0"/>
                <w:numId w:val="16"/>
              </w:numPr>
              <w:rPr>
                <w:szCs w:val="20"/>
                <w:lang w:eastAsia="x-none"/>
              </w:rPr>
            </w:pPr>
            <w:proofErr w:type="spellStart"/>
            <w:r w:rsidRPr="003E54A3">
              <w:rPr>
                <w:szCs w:val="20"/>
                <w:lang w:eastAsia="x-none"/>
              </w:rPr>
              <w:t>Send</w:t>
            </w:r>
            <w:proofErr w:type="spellEnd"/>
            <w:r w:rsidRPr="003E54A3">
              <w:rPr>
                <w:szCs w:val="20"/>
                <w:lang w:eastAsia="x-none"/>
              </w:rPr>
              <w:t xml:space="preserve"> an LS to RAN4 and RAN2 </w:t>
            </w:r>
            <w:proofErr w:type="spellStart"/>
            <w:r w:rsidRPr="003E54A3">
              <w:rPr>
                <w:szCs w:val="20"/>
                <w:lang w:eastAsia="x-none"/>
              </w:rPr>
              <w:t>with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this</w:t>
            </w:r>
            <w:proofErr w:type="spellEnd"/>
            <w:r w:rsidRPr="003E54A3">
              <w:rPr>
                <w:szCs w:val="20"/>
                <w:lang w:eastAsia="x-none"/>
              </w:rPr>
              <w:t xml:space="preserve"> </w:t>
            </w:r>
            <w:proofErr w:type="spellStart"/>
            <w:r w:rsidRPr="003E54A3">
              <w:rPr>
                <w:szCs w:val="20"/>
                <w:lang w:eastAsia="x-none"/>
              </w:rPr>
              <w:t>agreement</w:t>
            </w:r>
            <w:proofErr w:type="spellEnd"/>
          </w:p>
          <w:p w14:paraId="73E81917" w14:textId="77777777" w:rsidR="002F2983" w:rsidRPr="00C67848" w:rsidRDefault="002F2983" w:rsidP="00C67848">
            <w:pPr>
              <w:rPr>
                <w:rFonts w:cs="Arial"/>
              </w:rPr>
            </w:pPr>
          </w:p>
        </w:tc>
      </w:tr>
    </w:tbl>
    <w:p w14:paraId="63FD4797" w14:textId="77777777" w:rsidR="002F2983" w:rsidRPr="005A15AC" w:rsidRDefault="002F2983" w:rsidP="002F2983">
      <w:pPr>
        <w:pStyle w:val="Header"/>
        <w:rPr>
          <w:rFonts w:cs="Arial"/>
        </w:rPr>
      </w:pPr>
    </w:p>
    <w:bookmarkEnd w:id="9"/>
    <w:bookmarkEnd w:id="10"/>
    <w:p w14:paraId="06B05C67" w14:textId="77777777" w:rsidR="002F2983" w:rsidRPr="00003774" w:rsidRDefault="002F2983" w:rsidP="002F2983">
      <w:pPr>
        <w:pStyle w:val="Header"/>
        <w:rPr>
          <w:rFonts w:cs="Arial"/>
          <w:lang w:eastAsia="zh-CN"/>
        </w:rPr>
      </w:pPr>
    </w:p>
    <w:p w14:paraId="10D7B65C" w14:textId="15E100D1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 w:rsidR="005A0E03">
        <w:rPr>
          <w:rFonts w:ascii="Arial" w:hAnsi="Arial"/>
          <w:sz w:val="36"/>
          <w:szCs w:val="20"/>
          <w:lang w:val="en-GB" w:eastAsia="en-GB"/>
        </w:rPr>
        <w:tab/>
      </w:r>
      <w:r w:rsidRPr="008E0064">
        <w:rPr>
          <w:rFonts w:ascii="Arial" w:hAnsi="Arial"/>
          <w:sz w:val="36"/>
          <w:szCs w:val="20"/>
          <w:lang w:val="en-GB" w:eastAsia="en-GB"/>
        </w:rPr>
        <w:t>Actions</w:t>
      </w:r>
      <w:r w:rsidR="00CB3EB5">
        <w:rPr>
          <w:rFonts w:ascii="Arial" w:hAnsi="Arial"/>
          <w:sz w:val="36"/>
          <w:szCs w:val="20"/>
          <w:lang w:val="en-GB" w:eastAsia="en-GB"/>
        </w:rPr>
        <w:t>.</w:t>
      </w:r>
    </w:p>
    <w:p w14:paraId="3E7BB3D9" w14:textId="063191D7" w:rsidR="008E0064" w:rsidRPr="008E0064" w:rsidRDefault="008E0064" w:rsidP="008E006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</w:t>
      </w:r>
      <w:r w:rsidR="00CA2AF5">
        <w:rPr>
          <w:rFonts w:ascii="Arial" w:hAnsi="Arial" w:cs="Arial"/>
          <w:b/>
          <w:sz w:val="20"/>
          <w:szCs w:val="20"/>
          <w:lang w:val="en-GB" w:eastAsia="en-GB"/>
        </w:rPr>
        <w:t xml:space="preserve">RAN2, </w:t>
      </w:r>
      <w:r w:rsidR="00721685">
        <w:rPr>
          <w:rFonts w:ascii="Arial" w:hAnsi="Arial" w:cs="Arial"/>
          <w:b/>
          <w:sz w:val="20"/>
          <w:szCs w:val="20"/>
          <w:lang w:val="en-GB" w:eastAsia="en-GB"/>
        </w:rPr>
        <w:t>RAN</w:t>
      </w:r>
      <w:r w:rsidR="002F2983">
        <w:rPr>
          <w:rFonts w:ascii="Arial" w:hAnsi="Arial" w:cs="Arial"/>
          <w:b/>
          <w:sz w:val="20"/>
          <w:szCs w:val="20"/>
          <w:lang w:val="en-GB" w:eastAsia="en-GB"/>
        </w:rPr>
        <w:t>4</w:t>
      </w:r>
    </w:p>
    <w:p w14:paraId="2AAF702A" w14:textId="6769B00C" w:rsidR="008E0064" w:rsidRDefault="008E0064" w:rsidP="00F336A2">
      <w:pPr>
        <w:ind w:left="992" w:hanging="992"/>
        <w:rPr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</w:p>
    <w:p w14:paraId="7B08632E" w14:textId="53E0156D" w:rsidR="002F298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RAN1 kindly asks </w:t>
      </w:r>
      <w:r w:rsidR="00663882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RAN2 and </w:t>
      </w: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RAN4 </w:t>
      </w:r>
      <w:r w:rsidR="00F740E7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to take the </w:t>
      </w:r>
      <w:r w:rsidR="004723BE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agreement into account in their work for Rel-18 positioning. </w:t>
      </w:r>
    </w:p>
    <w:p w14:paraId="591A14BE" w14:textId="77777777" w:rsidR="004723BE" w:rsidRPr="005A0E03" w:rsidRDefault="004723BE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42BF90AC" w14:textId="0D7293ED" w:rsidR="003E2EC4" w:rsidRPr="005A0E03" w:rsidRDefault="003E2EC4" w:rsidP="005A0E0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276EB70D" w14:textId="48A39790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>TSG-RAN WG RAN</w:t>
      </w:r>
      <w:r w:rsidR="00910432">
        <w:rPr>
          <w:rFonts w:ascii="Arial" w:hAnsi="Arial" w:cs="Arial"/>
          <w:bCs/>
          <w:sz w:val="36"/>
          <w:szCs w:val="36"/>
          <w:lang w:val="en-GB" w:eastAsia="en-GB"/>
        </w:rPr>
        <w:t>1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bookmarkEnd w:id="0"/>
    <w:bookmarkEnd w:id="1"/>
    <w:p w14:paraId="2B37CEFB" w14:textId="77777777" w:rsidR="00C67848" w:rsidRPr="00C67848" w:rsidRDefault="00C67848" w:rsidP="00C6784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 xml:space="preserve">TSG-WG1 Meeting #116-bis 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 xml:space="preserve">15th April – 19th </w:t>
      </w:r>
      <w:proofErr w:type="gramStart"/>
      <w:r w:rsidRPr="00C67848">
        <w:rPr>
          <w:rFonts w:ascii="Arial" w:hAnsi="Arial" w:cs="Arial"/>
          <w:bCs/>
          <w:sz w:val="22"/>
          <w:szCs w:val="22"/>
          <w:lang w:val="en-GB" w:eastAsia="en-GB"/>
        </w:rPr>
        <w:t>April,</w:t>
      </w:r>
      <w:proofErr w:type="gramEnd"/>
      <w:r w:rsidRPr="00C67848">
        <w:rPr>
          <w:rFonts w:ascii="Arial" w:hAnsi="Arial" w:cs="Arial"/>
          <w:bCs/>
          <w:sz w:val="22"/>
          <w:szCs w:val="22"/>
          <w:lang w:val="en-GB" w:eastAsia="en-GB"/>
        </w:rPr>
        <w:t xml:space="preserve"> 2024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>Changsha, CN</w:t>
      </w:r>
    </w:p>
    <w:p w14:paraId="6F34CE16" w14:textId="170C4D07" w:rsidR="00541375" w:rsidRPr="00EB6623" w:rsidRDefault="00C67848" w:rsidP="00C67848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C67848">
        <w:rPr>
          <w:rFonts w:ascii="Arial" w:hAnsi="Arial" w:cs="Arial"/>
          <w:bCs/>
          <w:sz w:val="22"/>
          <w:szCs w:val="22"/>
          <w:lang w:val="en-GB" w:eastAsia="en-GB"/>
        </w:rPr>
        <w:lastRenderedPageBreak/>
        <w:t>TSG-WG1 Meeting #</w:t>
      </w:r>
      <w:proofErr w:type="gramStart"/>
      <w:r w:rsidRPr="00C67848">
        <w:rPr>
          <w:rFonts w:ascii="Arial" w:hAnsi="Arial" w:cs="Arial"/>
          <w:bCs/>
          <w:sz w:val="22"/>
          <w:szCs w:val="22"/>
          <w:lang w:val="en-GB" w:eastAsia="en-GB"/>
        </w:rPr>
        <w:t xml:space="preserve">117  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proofErr w:type="gramEnd"/>
      <w:r w:rsidRPr="00C67848">
        <w:rPr>
          <w:rFonts w:ascii="Arial" w:hAnsi="Arial" w:cs="Arial"/>
          <w:bCs/>
          <w:sz w:val="22"/>
          <w:szCs w:val="22"/>
          <w:lang w:val="en-GB" w:eastAsia="en-GB"/>
        </w:rPr>
        <w:t>20th May – 24th May, 2024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  <w:t>Fukuoka City, Japan</w:t>
      </w:r>
    </w:p>
    <w:sectPr w:rsidR="00541375" w:rsidRPr="00EB662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251C1" w14:textId="77777777" w:rsidR="00A34BEE" w:rsidRDefault="00A34BEE">
      <w:r>
        <w:separator/>
      </w:r>
    </w:p>
  </w:endnote>
  <w:endnote w:type="continuationSeparator" w:id="0">
    <w:p w14:paraId="7DA9A85B" w14:textId="77777777" w:rsidR="00A34BEE" w:rsidRDefault="00A34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dern No. 20">
    <w:panose1 w:val="02070704070505020303"/>
    <w:charset w:val="4D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A839A" w14:textId="77777777" w:rsidR="00A34BEE" w:rsidRDefault="00A34BEE">
      <w:r>
        <w:separator/>
      </w:r>
    </w:p>
  </w:footnote>
  <w:footnote w:type="continuationSeparator" w:id="0">
    <w:p w14:paraId="1DADBF56" w14:textId="77777777" w:rsidR="00A34BEE" w:rsidRDefault="00A34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98083D"/>
    <w:multiLevelType w:val="hybridMultilevel"/>
    <w:tmpl w:val="605AE8F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FF6E3E"/>
    <w:multiLevelType w:val="hybridMultilevel"/>
    <w:tmpl w:val="4E2C4E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9C1576"/>
    <w:multiLevelType w:val="hybridMultilevel"/>
    <w:tmpl w:val="209A112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2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2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A4F6E"/>
    <w:multiLevelType w:val="hybridMultilevel"/>
    <w:tmpl w:val="E58CEAD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42582936">
    <w:abstractNumId w:val="1"/>
  </w:num>
  <w:num w:numId="2" w16cid:durableId="1292712025">
    <w:abstractNumId w:val="3"/>
  </w:num>
  <w:num w:numId="3" w16cid:durableId="2072346549">
    <w:abstractNumId w:val="15"/>
  </w:num>
  <w:num w:numId="4" w16cid:durableId="1564637686">
    <w:abstractNumId w:val="0"/>
  </w:num>
  <w:num w:numId="5" w16cid:durableId="1810904406">
    <w:abstractNumId w:val="13"/>
  </w:num>
  <w:num w:numId="6" w16cid:durableId="1982495010">
    <w:abstractNumId w:val="9"/>
  </w:num>
  <w:num w:numId="7" w16cid:durableId="1146707189">
    <w:abstractNumId w:val="7"/>
  </w:num>
  <w:num w:numId="8" w16cid:durableId="1036850954">
    <w:abstractNumId w:val="5"/>
  </w:num>
  <w:num w:numId="9" w16cid:durableId="282929175">
    <w:abstractNumId w:val="8"/>
  </w:num>
  <w:num w:numId="10" w16cid:durableId="1029641834">
    <w:abstractNumId w:val="2"/>
  </w:num>
  <w:num w:numId="11" w16cid:durableId="311449090">
    <w:abstractNumId w:val="6"/>
  </w:num>
  <w:num w:numId="12" w16cid:durableId="488374450">
    <w:abstractNumId w:val="14"/>
  </w:num>
  <w:num w:numId="13" w16cid:durableId="1631477950">
    <w:abstractNumId w:val="4"/>
  </w:num>
  <w:num w:numId="14" w16cid:durableId="1881940952">
    <w:abstractNumId w:val="11"/>
  </w:num>
  <w:num w:numId="15" w16cid:durableId="757948240">
    <w:abstractNumId w:val="12"/>
  </w:num>
  <w:num w:numId="16" w16cid:durableId="5117996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9"/>
    <w:rsid w:val="00000CDD"/>
    <w:rsid w:val="0000145D"/>
    <w:rsid w:val="000016E5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299F"/>
    <w:rsid w:val="00012E63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0CC5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73D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A61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32E"/>
    <w:rsid w:val="000638D6"/>
    <w:rsid w:val="00063F34"/>
    <w:rsid w:val="00064A3E"/>
    <w:rsid w:val="0006529E"/>
    <w:rsid w:val="0006591F"/>
    <w:rsid w:val="000659A2"/>
    <w:rsid w:val="00066958"/>
    <w:rsid w:val="00067020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9F7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007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0D4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441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2EA0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1E3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A3"/>
    <w:rsid w:val="000F78C5"/>
    <w:rsid w:val="001003A1"/>
    <w:rsid w:val="00100C66"/>
    <w:rsid w:val="0010128A"/>
    <w:rsid w:val="00101471"/>
    <w:rsid w:val="00101D3C"/>
    <w:rsid w:val="00102382"/>
    <w:rsid w:val="0010279D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466D"/>
    <w:rsid w:val="00125366"/>
    <w:rsid w:val="00125408"/>
    <w:rsid w:val="0012598B"/>
    <w:rsid w:val="00126681"/>
    <w:rsid w:val="001269F1"/>
    <w:rsid w:val="001274C0"/>
    <w:rsid w:val="001276A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426C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ED5"/>
    <w:rsid w:val="00163DE9"/>
    <w:rsid w:val="00164518"/>
    <w:rsid w:val="001645F4"/>
    <w:rsid w:val="00164909"/>
    <w:rsid w:val="00164A49"/>
    <w:rsid w:val="00164AC3"/>
    <w:rsid w:val="00165483"/>
    <w:rsid w:val="00165506"/>
    <w:rsid w:val="00165DEE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436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C04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305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951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6FCA"/>
    <w:rsid w:val="001A740D"/>
    <w:rsid w:val="001A77A7"/>
    <w:rsid w:val="001A77E2"/>
    <w:rsid w:val="001A7B60"/>
    <w:rsid w:val="001A7FAB"/>
    <w:rsid w:val="001B0115"/>
    <w:rsid w:val="001B0777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EC9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3D5F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37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2A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91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4AF"/>
    <w:rsid w:val="00243755"/>
    <w:rsid w:val="00243D38"/>
    <w:rsid w:val="00244F2A"/>
    <w:rsid w:val="00245066"/>
    <w:rsid w:val="00245D01"/>
    <w:rsid w:val="00246A95"/>
    <w:rsid w:val="00246E2D"/>
    <w:rsid w:val="00247658"/>
    <w:rsid w:val="0024775B"/>
    <w:rsid w:val="00247AAB"/>
    <w:rsid w:val="00247D08"/>
    <w:rsid w:val="00251B30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375E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288"/>
    <w:rsid w:val="00282302"/>
    <w:rsid w:val="00282919"/>
    <w:rsid w:val="00283073"/>
    <w:rsid w:val="002831DC"/>
    <w:rsid w:val="0028349E"/>
    <w:rsid w:val="00283DDE"/>
    <w:rsid w:val="00283E36"/>
    <w:rsid w:val="00284889"/>
    <w:rsid w:val="00284F7B"/>
    <w:rsid w:val="002860C4"/>
    <w:rsid w:val="00291751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3AA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854"/>
    <w:rsid w:val="002A6B19"/>
    <w:rsid w:val="002A6D98"/>
    <w:rsid w:val="002A7849"/>
    <w:rsid w:val="002A7D18"/>
    <w:rsid w:val="002B0000"/>
    <w:rsid w:val="002B0C57"/>
    <w:rsid w:val="002B0EB5"/>
    <w:rsid w:val="002B12F7"/>
    <w:rsid w:val="002B20AA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977"/>
    <w:rsid w:val="002E320F"/>
    <w:rsid w:val="002E3947"/>
    <w:rsid w:val="002E3B7C"/>
    <w:rsid w:val="002E4205"/>
    <w:rsid w:val="002E59A4"/>
    <w:rsid w:val="002E5F4D"/>
    <w:rsid w:val="002E611F"/>
    <w:rsid w:val="002E67F0"/>
    <w:rsid w:val="002E7C6B"/>
    <w:rsid w:val="002F088E"/>
    <w:rsid w:val="002F099C"/>
    <w:rsid w:val="002F0AA0"/>
    <w:rsid w:val="002F1932"/>
    <w:rsid w:val="002F1A33"/>
    <w:rsid w:val="002F228E"/>
    <w:rsid w:val="002F24CE"/>
    <w:rsid w:val="002F2983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08E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58B0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0F2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1E4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E2A"/>
    <w:rsid w:val="00383031"/>
    <w:rsid w:val="00383123"/>
    <w:rsid w:val="00383682"/>
    <w:rsid w:val="00383A43"/>
    <w:rsid w:val="00383DA1"/>
    <w:rsid w:val="00383DBB"/>
    <w:rsid w:val="00383FDE"/>
    <w:rsid w:val="00384511"/>
    <w:rsid w:val="0038510B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11A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106"/>
    <w:rsid w:val="003D4986"/>
    <w:rsid w:val="003D54FA"/>
    <w:rsid w:val="003D5B65"/>
    <w:rsid w:val="003D6541"/>
    <w:rsid w:val="003D66EB"/>
    <w:rsid w:val="003D6838"/>
    <w:rsid w:val="003D716B"/>
    <w:rsid w:val="003D77D4"/>
    <w:rsid w:val="003E0222"/>
    <w:rsid w:val="003E0E5A"/>
    <w:rsid w:val="003E1244"/>
    <w:rsid w:val="003E149A"/>
    <w:rsid w:val="003E1A36"/>
    <w:rsid w:val="003E1AF7"/>
    <w:rsid w:val="003E1F7B"/>
    <w:rsid w:val="003E22F9"/>
    <w:rsid w:val="003E2EC4"/>
    <w:rsid w:val="003E316D"/>
    <w:rsid w:val="003E34C7"/>
    <w:rsid w:val="003E3DD4"/>
    <w:rsid w:val="003E45B9"/>
    <w:rsid w:val="003E471D"/>
    <w:rsid w:val="003E4D3E"/>
    <w:rsid w:val="003E4FA6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1E23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138F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122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3AE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784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968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CE7"/>
    <w:rsid w:val="00460590"/>
    <w:rsid w:val="00460981"/>
    <w:rsid w:val="00460D1A"/>
    <w:rsid w:val="00461A8C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3BE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0E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17F3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4B2D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5B71"/>
    <w:rsid w:val="004B64E0"/>
    <w:rsid w:val="004B6C53"/>
    <w:rsid w:val="004B748A"/>
    <w:rsid w:val="004B75B7"/>
    <w:rsid w:val="004B7F14"/>
    <w:rsid w:val="004C0356"/>
    <w:rsid w:val="004C16D7"/>
    <w:rsid w:val="004C1BE2"/>
    <w:rsid w:val="004C1C2B"/>
    <w:rsid w:val="004C1D54"/>
    <w:rsid w:val="004C1F10"/>
    <w:rsid w:val="004C2A57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6F06"/>
    <w:rsid w:val="0050749F"/>
    <w:rsid w:val="005076BB"/>
    <w:rsid w:val="00507A5C"/>
    <w:rsid w:val="005105B3"/>
    <w:rsid w:val="0051081A"/>
    <w:rsid w:val="00510914"/>
    <w:rsid w:val="00510B9B"/>
    <w:rsid w:val="00510BAE"/>
    <w:rsid w:val="00511803"/>
    <w:rsid w:val="005118F8"/>
    <w:rsid w:val="00512179"/>
    <w:rsid w:val="0051325E"/>
    <w:rsid w:val="0051445B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541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37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93"/>
    <w:rsid w:val="00550C81"/>
    <w:rsid w:val="00550C9D"/>
    <w:rsid w:val="0055128E"/>
    <w:rsid w:val="0055142B"/>
    <w:rsid w:val="005517F3"/>
    <w:rsid w:val="00551863"/>
    <w:rsid w:val="00552107"/>
    <w:rsid w:val="0055344D"/>
    <w:rsid w:val="00553626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67C8C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0E03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7C1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175"/>
    <w:rsid w:val="005D0569"/>
    <w:rsid w:val="005D08EB"/>
    <w:rsid w:val="005D1F34"/>
    <w:rsid w:val="005D2306"/>
    <w:rsid w:val="005D286B"/>
    <w:rsid w:val="005D33FF"/>
    <w:rsid w:val="005D36E6"/>
    <w:rsid w:val="005D3C2C"/>
    <w:rsid w:val="005D3CA6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B7C"/>
    <w:rsid w:val="00627F33"/>
    <w:rsid w:val="00627F4A"/>
    <w:rsid w:val="00630479"/>
    <w:rsid w:val="00630D50"/>
    <w:rsid w:val="00631943"/>
    <w:rsid w:val="006336F2"/>
    <w:rsid w:val="0063439C"/>
    <w:rsid w:val="00635038"/>
    <w:rsid w:val="00635815"/>
    <w:rsid w:val="00635B7D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4FA3"/>
    <w:rsid w:val="00656CCB"/>
    <w:rsid w:val="0065731B"/>
    <w:rsid w:val="006576A9"/>
    <w:rsid w:val="00657C80"/>
    <w:rsid w:val="00660BBB"/>
    <w:rsid w:val="00661091"/>
    <w:rsid w:val="00661788"/>
    <w:rsid w:val="00661BF5"/>
    <w:rsid w:val="006624B8"/>
    <w:rsid w:val="00662DE9"/>
    <w:rsid w:val="00663882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222"/>
    <w:rsid w:val="006A2808"/>
    <w:rsid w:val="006A2819"/>
    <w:rsid w:val="006A29D3"/>
    <w:rsid w:val="006A477D"/>
    <w:rsid w:val="006A613F"/>
    <w:rsid w:val="006A6D08"/>
    <w:rsid w:val="006A788D"/>
    <w:rsid w:val="006B1456"/>
    <w:rsid w:val="006B1BB7"/>
    <w:rsid w:val="006B29D3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BD2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4224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A1B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4951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685"/>
    <w:rsid w:val="00721B01"/>
    <w:rsid w:val="00721BBA"/>
    <w:rsid w:val="00721DCD"/>
    <w:rsid w:val="00721F6F"/>
    <w:rsid w:val="00721FFE"/>
    <w:rsid w:val="007230E3"/>
    <w:rsid w:val="00723CA6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378"/>
    <w:rsid w:val="00745545"/>
    <w:rsid w:val="007459C8"/>
    <w:rsid w:val="00745F3E"/>
    <w:rsid w:val="00746FD4"/>
    <w:rsid w:val="00747830"/>
    <w:rsid w:val="00747ECF"/>
    <w:rsid w:val="007502FA"/>
    <w:rsid w:val="0075033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15"/>
    <w:rsid w:val="00756DB9"/>
    <w:rsid w:val="00756E44"/>
    <w:rsid w:val="00757A17"/>
    <w:rsid w:val="0076004E"/>
    <w:rsid w:val="007607A4"/>
    <w:rsid w:val="00761035"/>
    <w:rsid w:val="00762094"/>
    <w:rsid w:val="007628EA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6A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1B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9BC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08B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5D30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CA"/>
    <w:rsid w:val="007C1EDA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74C"/>
    <w:rsid w:val="007F087A"/>
    <w:rsid w:val="007F1CA0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399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3F1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699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3ED"/>
    <w:rsid w:val="008664C8"/>
    <w:rsid w:val="008666D1"/>
    <w:rsid w:val="00866812"/>
    <w:rsid w:val="00866A86"/>
    <w:rsid w:val="00866C7D"/>
    <w:rsid w:val="00866CC5"/>
    <w:rsid w:val="00867854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BCB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9D4"/>
    <w:rsid w:val="008B0E8E"/>
    <w:rsid w:val="008B10C2"/>
    <w:rsid w:val="008B11F8"/>
    <w:rsid w:val="008B1ABE"/>
    <w:rsid w:val="008B25D5"/>
    <w:rsid w:val="008B382E"/>
    <w:rsid w:val="008B3BDA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5DE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64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430"/>
    <w:rsid w:val="008E673C"/>
    <w:rsid w:val="008E6B28"/>
    <w:rsid w:val="008E6FDF"/>
    <w:rsid w:val="008E761B"/>
    <w:rsid w:val="008E7A4E"/>
    <w:rsid w:val="008E7AE7"/>
    <w:rsid w:val="008E7D1A"/>
    <w:rsid w:val="008F02B4"/>
    <w:rsid w:val="008F0D52"/>
    <w:rsid w:val="008F189B"/>
    <w:rsid w:val="008F1A00"/>
    <w:rsid w:val="008F1BA0"/>
    <w:rsid w:val="008F2697"/>
    <w:rsid w:val="008F280B"/>
    <w:rsid w:val="008F2B28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4BDB"/>
    <w:rsid w:val="0090501B"/>
    <w:rsid w:val="00905803"/>
    <w:rsid w:val="009058E6"/>
    <w:rsid w:val="00906F20"/>
    <w:rsid w:val="009078C7"/>
    <w:rsid w:val="00910432"/>
    <w:rsid w:val="009114E1"/>
    <w:rsid w:val="00912803"/>
    <w:rsid w:val="00912C79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A6A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0A0"/>
    <w:rsid w:val="00944E3C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78A"/>
    <w:rsid w:val="009729A5"/>
    <w:rsid w:val="00972E86"/>
    <w:rsid w:val="00973C59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004"/>
    <w:rsid w:val="009A579D"/>
    <w:rsid w:val="009A5995"/>
    <w:rsid w:val="009A6811"/>
    <w:rsid w:val="009A6F8D"/>
    <w:rsid w:val="009A7FEA"/>
    <w:rsid w:val="009B00F9"/>
    <w:rsid w:val="009B05F4"/>
    <w:rsid w:val="009B0981"/>
    <w:rsid w:val="009B1494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0F9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864"/>
    <w:rsid w:val="009D69EF"/>
    <w:rsid w:val="009D6DFB"/>
    <w:rsid w:val="009D76C5"/>
    <w:rsid w:val="009E00D0"/>
    <w:rsid w:val="009E1405"/>
    <w:rsid w:val="009E1D14"/>
    <w:rsid w:val="009E20D0"/>
    <w:rsid w:val="009E23C6"/>
    <w:rsid w:val="009E3297"/>
    <w:rsid w:val="009E3996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8B7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5FB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38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7B7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5D1"/>
    <w:rsid w:val="00A33834"/>
    <w:rsid w:val="00A3450C"/>
    <w:rsid w:val="00A3474E"/>
    <w:rsid w:val="00A3479E"/>
    <w:rsid w:val="00A34BEE"/>
    <w:rsid w:val="00A35F56"/>
    <w:rsid w:val="00A36590"/>
    <w:rsid w:val="00A36CB6"/>
    <w:rsid w:val="00A3788C"/>
    <w:rsid w:val="00A3788F"/>
    <w:rsid w:val="00A37999"/>
    <w:rsid w:val="00A412D5"/>
    <w:rsid w:val="00A41442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5BE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619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67E3F"/>
    <w:rsid w:val="00A7003F"/>
    <w:rsid w:val="00A700BF"/>
    <w:rsid w:val="00A70B1D"/>
    <w:rsid w:val="00A7172B"/>
    <w:rsid w:val="00A718A1"/>
    <w:rsid w:val="00A719E9"/>
    <w:rsid w:val="00A73270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689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B82"/>
    <w:rsid w:val="00A90CD8"/>
    <w:rsid w:val="00A92201"/>
    <w:rsid w:val="00A926B7"/>
    <w:rsid w:val="00A92855"/>
    <w:rsid w:val="00A92C42"/>
    <w:rsid w:val="00A93F03"/>
    <w:rsid w:val="00A94A2A"/>
    <w:rsid w:val="00A950B7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E40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911"/>
    <w:rsid w:val="00AC1E75"/>
    <w:rsid w:val="00AC1FA7"/>
    <w:rsid w:val="00AC261E"/>
    <w:rsid w:val="00AC3161"/>
    <w:rsid w:val="00AC38E7"/>
    <w:rsid w:val="00AC425C"/>
    <w:rsid w:val="00AC42ED"/>
    <w:rsid w:val="00AC5608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9BD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405"/>
    <w:rsid w:val="00AD6714"/>
    <w:rsid w:val="00AD7153"/>
    <w:rsid w:val="00AD7E63"/>
    <w:rsid w:val="00AE0A53"/>
    <w:rsid w:val="00AE0A83"/>
    <w:rsid w:val="00AE12EE"/>
    <w:rsid w:val="00AE1B70"/>
    <w:rsid w:val="00AE2046"/>
    <w:rsid w:val="00AE2C7A"/>
    <w:rsid w:val="00AE34EB"/>
    <w:rsid w:val="00AE394C"/>
    <w:rsid w:val="00AE3EDB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EE9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0AFC"/>
    <w:rsid w:val="00B01449"/>
    <w:rsid w:val="00B016A4"/>
    <w:rsid w:val="00B019AC"/>
    <w:rsid w:val="00B0220D"/>
    <w:rsid w:val="00B0220F"/>
    <w:rsid w:val="00B02264"/>
    <w:rsid w:val="00B0296E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1F4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2B8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6E25"/>
    <w:rsid w:val="00B37E79"/>
    <w:rsid w:val="00B37F05"/>
    <w:rsid w:val="00B40277"/>
    <w:rsid w:val="00B407C4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A46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56"/>
    <w:rsid w:val="00B835C7"/>
    <w:rsid w:val="00B84409"/>
    <w:rsid w:val="00B84411"/>
    <w:rsid w:val="00B8448F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1FAF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9A6"/>
    <w:rsid w:val="00BB2A72"/>
    <w:rsid w:val="00BB2AFB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DAB"/>
    <w:rsid w:val="00BC146D"/>
    <w:rsid w:val="00BC249C"/>
    <w:rsid w:val="00BC26EF"/>
    <w:rsid w:val="00BC2C4C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068"/>
    <w:rsid w:val="00BE1473"/>
    <w:rsid w:val="00BE14F8"/>
    <w:rsid w:val="00BE1C58"/>
    <w:rsid w:val="00BE246E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1C43"/>
    <w:rsid w:val="00C422E3"/>
    <w:rsid w:val="00C43488"/>
    <w:rsid w:val="00C4375E"/>
    <w:rsid w:val="00C438E9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750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848"/>
    <w:rsid w:val="00C67983"/>
    <w:rsid w:val="00C70453"/>
    <w:rsid w:val="00C70CF0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373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2AF5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496"/>
    <w:rsid w:val="00CB17DC"/>
    <w:rsid w:val="00CB1C5D"/>
    <w:rsid w:val="00CB2F7D"/>
    <w:rsid w:val="00CB35B7"/>
    <w:rsid w:val="00CB3DB1"/>
    <w:rsid w:val="00CB3EB5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450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439"/>
    <w:rsid w:val="00D078D2"/>
    <w:rsid w:val="00D109A0"/>
    <w:rsid w:val="00D11675"/>
    <w:rsid w:val="00D12112"/>
    <w:rsid w:val="00D125DB"/>
    <w:rsid w:val="00D14817"/>
    <w:rsid w:val="00D14EB0"/>
    <w:rsid w:val="00D15426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0C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171F"/>
    <w:rsid w:val="00D41A0E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5F8E"/>
    <w:rsid w:val="00D670A9"/>
    <w:rsid w:val="00D7000F"/>
    <w:rsid w:val="00D70237"/>
    <w:rsid w:val="00D70724"/>
    <w:rsid w:val="00D70A40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6EF4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6B66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B0A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0E"/>
    <w:rsid w:val="00DC0E71"/>
    <w:rsid w:val="00DC1648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3210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28E"/>
    <w:rsid w:val="00E21F76"/>
    <w:rsid w:val="00E2251B"/>
    <w:rsid w:val="00E23240"/>
    <w:rsid w:val="00E242A7"/>
    <w:rsid w:val="00E243D1"/>
    <w:rsid w:val="00E25B5A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E20"/>
    <w:rsid w:val="00E36359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211"/>
    <w:rsid w:val="00E4435C"/>
    <w:rsid w:val="00E44E66"/>
    <w:rsid w:val="00E45B15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FEE"/>
    <w:rsid w:val="00E66987"/>
    <w:rsid w:val="00E66F69"/>
    <w:rsid w:val="00E67B54"/>
    <w:rsid w:val="00E67E32"/>
    <w:rsid w:val="00E67F40"/>
    <w:rsid w:val="00E70366"/>
    <w:rsid w:val="00E71759"/>
    <w:rsid w:val="00E736E8"/>
    <w:rsid w:val="00E73A27"/>
    <w:rsid w:val="00E7428F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04B1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529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2FB6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623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A1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296"/>
    <w:rsid w:val="00F175FC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27EEC"/>
    <w:rsid w:val="00F300FB"/>
    <w:rsid w:val="00F3069A"/>
    <w:rsid w:val="00F30DDD"/>
    <w:rsid w:val="00F312E8"/>
    <w:rsid w:val="00F327B2"/>
    <w:rsid w:val="00F32A2F"/>
    <w:rsid w:val="00F336A2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5F7"/>
    <w:rsid w:val="00F5024A"/>
    <w:rsid w:val="00F50339"/>
    <w:rsid w:val="00F507B4"/>
    <w:rsid w:val="00F50B13"/>
    <w:rsid w:val="00F50EC6"/>
    <w:rsid w:val="00F50FA5"/>
    <w:rsid w:val="00F51B6B"/>
    <w:rsid w:val="00F51B8F"/>
    <w:rsid w:val="00F52204"/>
    <w:rsid w:val="00F52BAA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1AA"/>
    <w:rsid w:val="00F7262E"/>
    <w:rsid w:val="00F73F6E"/>
    <w:rsid w:val="00F740E7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A5E"/>
    <w:rsid w:val="00FB7B25"/>
    <w:rsid w:val="00FB7E7F"/>
    <w:rsid w:val="00FC090F"/>
    <w:rsid w:val="00FC0BD9"/>
    <w:rsid w:val="00FC0CE9"/>
    <w:rsid w:val="00FC1106"/>
    <w:rsid w:val="00FC1944"/>
    <w:rsid w:val="00FC313E"/>
    <w:rsid w:val="00FC4248"/>
    <w:rsid w:val="00FC45B5"/>
    <w:rsid w:val="00FC5449"/>
    <w:rsid w:val="00FC6C56"/>
    <w:rsid w:val="00FC6E7E"/>
    <w:rsid w:val="00FC6F2E"/>
    <w:rsid w:val="00FC70A3"/>
    <w:rsid w:val="00FD0669"/>
    <w:rsid w:val="00FD0B64"/>
    <w:rsid w:val="00FD14D7"/>
    <w:rsid w:val="00FD1D74"/>
    <w:rsid w:val="00FD2595"/>
    <w:rsid w:val="00FD2B83"/>
    <w:rsid w:val="00FD2C7C"/>
    <w:rsid w:val="00FD351A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42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1A7"/>
    <w:rsid w:val="00FF6574"/>
    <w:rsid w:val="00FF6D9B"/>
    <w:rsid w:val="00FF6EA3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出段落,목록단락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Table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298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5NUHHDQN7SK2-1476151046-535240</_dlc_DocId>
    <_dlc_DocIdUrl xmlns="f166a696-7b5b-4ccd-9f0c-ffde0cceec81">
      <Url>https://ericsson.sharepoint.com/sites/star/_layouts/15/DocIdRedir.aspx?ID=5NUHHDQN7SK2-1476151046-535240</Url>
      <Description>5NUHHDQN7SK2-1476151046-535240</Description>
    </_dlc_DocIdUrl>
  </documentManagement>
</p:properties>
</file>

<file path=customXml/itemProps1.xml><?xml version="1.0" encoding="utf-8"?>
<ds:datastoreItem xmlns:ds="http://schemas.openxmlformats.org/officeDocument/2006/customXml" ds:itemID="{D3B80F08-1D6D-4690-B343-93AF93DCF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7162C7-7CFA-4C6B-93CD-CF6357F08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268548-6399-42CC-8993-F9690BA8B3E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3B1BCC-1908-4F4F-A89B-7F1B9AC8340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0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Florent Munier</cp:lastModifiedBy>
  <cp:revision>4</cp:revision>
  <cp:lastPrinted>1900-01-01T08:00:00Z</cp:lastPrinted>
  <dcterms:created xsi:type="dcterms:W3CDTF">2024-02-29T09:11:00Z</dcterms:created>
  <dcterms:modified xsi:type="dcterms:W3CDTF">2024-02-29T10:01:00Z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2015_ms_pID_725343">
    <vt:lpwstr>(2)/n6EwJeaPQu/sA+i2YioDapaRXliljidhSrUNj+WWc2BU3xE5m8+EF6ZsGWnhGvv/A3IBQ5M
pgWbfwQcyAJLKoPbG9c+M3DoLgT2C6IrbWxgKhG0rhI5V+Z2fibYXHage1QU0Z5MJqrN0UfU
6IN4Oa5YgD7D0eAsVwkgKBnPbqYZKtyQqrsjTKwJ6vhwXj9GjCvkAn9qpE1zpr0pITXAvkYV
IZRy6DYW1Xte8iZu6v</vt:lpwstr>
  </property>
  <property fmtid="{D5CDD505-2E9C-101B-9397-08002B2CF9AE}" pid="5" name="_2015_ms_pID_7253431">
    <vt:lpwstr>cXJdIYyVB+uQ7/hjtE0ReEg4EfgMJ3bvHAMCfxZ9urwGYYUK9EQF4U
fpqIZdBBY4HOuKqzROTSG2xYWNXSw6MyapvnBa84y/+X9ZOUosnSrOT6Py8dMitearb2yZmp
qsnq8G7c8Zaxa/zctdUJ3kMXQO13xeWDA4hjh/PfYS9ifVty3MkifaHrALWLqG/i354=</vt:lpwstr>
  </property>
  <property fmtid="{D5CDD505-2E9C-101B-9397-08002B2CF9AE}" pid="6" name="EriCOLLCategory">
    <vt:lpwstr/>
  </property>
  <property fmtid="{D5CDD505-2E9C-101B-9397-08002B2CF9AE}" pid="7" name="TaxKeyword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MediaServiceImageTags">
    <vt:lpwstr/>
  </property>
  <property fmtid="{D5CDD505-2E9C-101B-9397-08002B2CF9AE}" pid="12" name="EriCOLLOrganizationUnit">
    <vt:lpwstr/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88991741-52ad-4b3c-bb15-4c17b23beb05</vt:lpwstr>
  </property>
  <property fmtid="{D5CDD505-2E9C-101B-9397-08002B2CF9AE}" pid="16" name="EriCOLLProjects">
    <vt:lpwstr/>
  </property>
</Properties>
</file>